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48409D">
      <w:pP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Default="005374C4" w:rsidP="0048409D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48409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48409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48409D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48409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 w:rsidRPr="0048409D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603F7" w:rsidRPr="0048409D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ระดับความสำเร็จของการดำเนินงานตรวจสอบภายในและการรายงานผลการตรวจสอบภายใน</w:t>
      </w:r>
      <w:r w:rsidR="005603F7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5603F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603F7" w:rsidRPr="0014031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ตามแผนการตรวจสอบ </w:t>
      </w:r>
      <w:r w:rsidR="001120F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ประจำปีงบประมาณ พ.ศ. 2561 </w:t>
      </w:r>
      <w:r w:rsidR="005603F7" w:rsidRPr="00140314">
        <w:rPr>
          <w:rFonts w:ascii="TH SarabunPSK" w:hAnsi="TH SarabunPSK" w:cs="TH SarabunPSK" w:hint="cs"/>
          <w:b/>
          <w:bCs/>
          <w:sz w:val="30"/>
          <w:szCs w:val="30"/>
          <w:cs/>
        </w:rPr>
        <w:t>(จำนวน 13 เรื่อง)</w:t>
      </w:r>
    </w:p>
    <w:p w:rsidR="005374C4" w:rsidRPr="00932AC9" w:rsidRDefault="005374C4" w:rsidP="0048409D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603F7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48409D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603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20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821F6" w:rsidRDefault="00C54E4A" w:rsidP="005821F6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5821F6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821F6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1F7415" w:rsidRDefault="0048409D" w:rsidP="0048409D">
      <w:pPr>
        <w:pStyle w:val="FootnoteText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67A16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5374C4"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5374C4"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6627"/>
      </w:tblGrid>
      <w:tr w:rsidR="005374C4" w:rsidRPr="00932AC9" w:rsidTr="005235C9">
        <w:trPr>
          <w:trHeight w:val="61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FF4959" w:rsidRPr="00932AC9" w:rsidTr="005235C9">
        <w:trPr>
          <w:trHeight w:val="30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B81EE2" w:rsidRDefault="00FF4959" w:rsidP="00FF49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C67A16" w:rsidRDefault="00FF4959" w:rsidP="00FF4959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มีการจัดทำแผนการปฏิบัติงาน</w:t>
            </w:r>
            <w:r w:rsidR="00BE4CA1"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ตรวจสอบ</w:t>
            </w: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แต่ละเรื่องที่ตรวจสอบ</w:t>
            </w:r>
          </w:p>
        </w:tc>
      </w:tr>
      <w:tr w:rsidR="00FF4959" w:rsidRPr="00932AC9" w:rsidTr="005235C9">
        <w:trPr>
          <w:trHeight w:val="302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B81EE2" w:rsidRDefault="00FF4959" w:rsidP="00FF49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C67A16" w:rsidRDefault="00FF4959" w:rsidP="00FF4959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มีการจัดทำกระดาษทำการแต่ละเรื่องที่ตรวจสอบ</w:t>
            </w:r>
          </w:p>
        </w:tc>
      </w:tr>
      <w:tr w:rsidR="00FF4959" w:rsidRPr="00932AC9" w:rsidTr="005235C9">
        <w:trPr>
          <w:trHeight w:val="491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B81EE2" w:rsidRDefault="00FF4959" w:rsidP="00FF49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C67A16" w:rsidRDefault="00FF4959" w:rsidP="00FF4959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มีการนำ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ข้อมูลจากกระดาษทำการในระดับ 2</w:t>
            </w:r>
            <w:r w:rsidR="001E306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มาวิเคราะห์สรุปผลการตรวจสอบเพื่อจัดทำรายงานผลการตรวจสอบ</w:t>
            </w:r>
          </w:p>
        </w:tc>
      </w:tr>
      <w:tr w:rsidR="00FF4959" w:rsidRPr="00932AC9" w:rsidTr="005235C9">
        <w:trPr>
          <w:trHeight w:val="53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B81EE2" w:rsidRDefault="00FF4959" w:rsidP="00FF49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C67A16" w:rsidRDefault="00FF4959" w:rsidP="00FF4959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จัดทำรายงานผลการตรวจสอบพร้อมข้อสรุป</w:t>
            </w:r>
            <w:r w:rsidR="001836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โดยมีผลกระทบและข้อเสนอแนะไว้ในรายงานสำหรับผู้บริหารเสนอหัวหน้าส่วนราชการ เพื่อพิจารณาสั่งการให้หน่วยรับตรวจปฏิบัติตามข้อเสนอแนะ</w:t>
            </w:r>
          </w:p>
        </w:tc>
      </w:tr>
      <w:tr w:rsidR="00FF4959" w:rsidRPr="00932AC9" w:rsidTr="005235C9">
        <w:trPr>
          <w:trHeight w:val="488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B81EE2" w:rsidRDefault="00FF4959" w:rsidP="00FF49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959" w:rsidRPr="00C67A16" w:rsidRDefault="00FF4959" w:rsidP="00FF4959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จัดทำรายงานสรุปผลการปฏิบ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ัติงาน ประจำปีงบประมาณ พ.ศ. 2561</w:t>
            </w: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เสนอหัวหน้าส่วนราชการทราบ</w:t>
            </w:r>
          </w:p>
        </w:tc>
      </w:tr>
    </w:tbl>
    <w:p w:rsidR="00826820" w:rsidRDefault="00826820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FF4959" w:rsidRPr="00932AC9" w:rsidTr="00945E6D">
        <w:trPr>
          <w:trHeight w:val="418"/>
        </w:trPr>
        <w:tc>
          <w:tcPr>
            <w:tcW w:w="3710" w:type="dxa"/>
          </w:tcPr>
          <w:p w:rsidR="00FF4959" w:rsidRPr="00C67A16" w:rsidRDefault="00FF4959" w:rsidP="00FF49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ระดับความสำเร็จของการดำเนินงานตรวจสอบภายในและการรายงานผลการตรวจสอบภายในตามแผนการตรวจสอบ (จำนวน 13 เรื่อง)</w:t>
            </w:r>
          </w:p>
        </w:tc>
        <w:tc>
          <w:tcPr>
            <w:tcW w:w="1330" w:type="dxa"/>
          </w:tcPr>
          <w:p w:rsidR="00FF4959" w:rsidRPr="00C67A16" w:rsidRDefault="00FF4959" w:rsidP="00FF4959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FF4959" w:rsidRPr="00C67A16" w:rsidRDefault="00FF4959" w:rsidP="00FF4959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41" w:type="dxa"/>
          </w:tcPr>
          <w:p w:rsidR="00FF4959" w:rsidRPr="00C67A16" w:rsidRDefault="00FF4959" w:rsidP="00FF49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  <w:r w:rsidR="009221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</w:t>
            </w:r>
          </w:p>
        </w:tc>
        <w:tc>
          <w:tcPr>
            <w:tcW w:w="1275" w:type="dxa"/>
          </w:tcPr>
          <w:p w:rsidR="00FF4959" w:rsidRPr="00C67A16" w:rsidRDefault="00FF4959" w:rsidP="00FF49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67A16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AF19F0" w:rsidRPr="00932AC9" w:rsidTr="00E41AEC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E41AEC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685817" w:rsidRDefault="00685817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21DE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21DE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B15F35" w:rsidRDefault="00B3100A" w:rsidP="00B15F3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F60CAF">
        <w:rPr>
          <w:rFonts w:ascii="TH SarabunPSK" w:hAnsi="TH SarabunPSK" w:cs="TH SarabunPSK"/>
          <w:color w:val="000000"/>
          <w:sz w:val="30"/>
          <w:szCs w:val="30"/>
        </w:rPr>
        <w:tab/>
      </w:r>
      <w:r w:rsidR="009221DE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="00F60CAF">
        <w:rPr>
          <w:rFonts w:ascii="TH SarabunPSK" w:hAnsi="TH SarabunPSK" w:cs="TH SarabunPSK" w:hint="cs"/>
          <w:color w:val="000000"/>
          <w:sz w:val="30"/>
          <w:szCs w:val="30"/>
          <w:cs/>
        </w:rPr>
        <w:t>.......</w:t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21DE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sectPr w:rsidR="00095820" w:rsidRPr="00B15F35" w:rsidSect="00826820">
      <w:headerReference w:type="default" r:id="rId8"/>
      <w:pgSz w:w="11906" w:h="16838"/>
      <w:pgMar w:top="1440" w:right="1440" w:bottom="709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BFE" w:rsidRDefault="002C4BFE" w:rsidP="007C7324">
      <w:r>
        <w:separator/>
      </w:r>
    </w:p>
  </w:endnote>
  <w:endnote w:type="continuationSeparator" w:id="0">
    <w:p w:rsidR="002C4BFE" w:rsidRDefault="002C4BFE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BFE" w:rsidRDefault="002C4BFE" w:rsidP="007C7324">
      <w:r>
        <w:separator/>
      </w:r>
    </w:p>
  </w:footnote>
  <w:footnote w:type="continuationSeparator" w:id="0">
    <w:p w:rsidR="002C4BFE" w:rsidRDefault="002C4BFE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AD9" w:rsidRDefault="00470AD9" w:rsidP="00470AD9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-461176</wp:posOffset>
              </wp:positionH>
              <wp:positionV relativeFrom="paragraph">
                <wp:posOffset>-141826</wp:posOffset>
              </wp:positionV>
              <wp:extent cx="6333490" cy="628015"/>
              <wp:effectExtent l="0" t="0" r="10160" b="635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628015"/>
                        <a:chOff x="0" y="-100"/>
                        <a:chExt cx="9029" cy="989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49" y="-100"/>
                          <a:ext cx="7560" cy="9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AD9" w:rsidRDefault="00470AD9" w:rsidP="0048409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รายละเอียดตัวชี้วัดการประเมินผลการปฏิบัติราชการของกลุ่มตรวจสอบภายใน</w:t>
                            </w:r>
                          </w:p>
                          <w:p w:rsidR="00470AD9" w:rsidRDefault="00470AD9" w:rsidP="0048409D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6.3pt;margin-top:-11.15pt;width:498.7pt;height:49.45pt;z-index:251658240" coordorigin=",-100" coordsize="9029,9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749;top:-100;width:7560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470AD9" w:rsidRDefault="00470AD9" w:rsidP="0048409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รายละเอียดตัวชี้วัดการประเมินผลการปฏิบัติราชการของกลุ่มตรวจสอบภายใน</w:t>
                      </w:r>
                    </w:p>
                    <w:p w:rsidR="00470AD9" w:rsidRDefault="00470AD9" w:rsidP="0048409D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  <w:p w:rsidR="007C7324" w:rsidRPr="00470AD9" w:rsidRDefault="007C7324" w:rsidP="00470A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26511"/>
    <w:rsid w:val="000778D4"/>
    <w:rsid w:val="00085462"/>
    <w:rsid w:val="00095820"/>
    <w:rsid w:val="000C3FBF"/>
    <w:rsid w:val="000D0909"/>
    <w:rsid w:val="000E5AFB"/>
    <w:rsid w:val="00111F93"/>
    <w:rsid w:val="001120FC"/>
    <w:rsid w:val="0018367A"/>
    <w:rsid w:val="001A70D7"/>
    <w:rsid w:val="001D5F4A"/>
    <w:rsid w:val="001E3060"/>
    <w:rsid w:val="001F7415"/>
    <w:rsid w:val="00200817"/>
    <w:rsid w:val="002013E6"/>
    <w:rsid w:val="00210A35"/>
    <w:rsid w:val="0024451A"/>
    <w:rsid w:val="00244B34"/>
    <w:rsid w:val="00247726"/>
    <w:rsid w:val="002A3F2D"/>
    <w:rsid w:val="002C4BFE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0AD9"/>
    <w:rsid w:val="004768FD"/>
    <w:rsid w:val="0048409D"/>
    <w:rsid w:val="004A61EA"/>
    <w:rsid w:val="004E5483"/>
    <w:rsid w:val="0051089E"/>
    <w:rsid w:val="005223A2"/>
    <w:rsid w:val="005235C9"/>
    <w:rsid w:val="005374C4"/>
    <w:rsid w:val="005603F7"/>
    <w:rsid w:val="00567082"/>
    <w:rsid w:val="005821F6"/>
    <w:rsid w:val="005F5D6F"/>
    <w:rsid w:val="00632D81"/>
    <w:rsid w:val="00685817"/>
    <w:rsid w:val="006A1F9F"/>
    <w:rsid w:val="006A4C41"/>
    <w:rsid w:val="00701977"/>
    <w:rsid w:val="007105A3"/>
    <w:rsid w:val="00722235"/>
    <w:rsid w:val="00776949"/>
    <w:rsid w:val="007A12A4"/>
    <w:rsid w:val="007C7324"/>
    <w:rsid w:val="007E1078"/>
    <w:rsid w:val="00806D0B"/>
    <w:rsid w:val="00823220"/>
    <w:rsid w:val="00826820"/>
    <w:rsid w:val="00857003"/>
    <w:rsid w:val="00862C59"/>
    <w:rsid w:val="008767C9"/>
    <w:rsid w:val="00892E47"/>
    <w:rsid w:val="00893057"/>
    <w:rsid w:val="008B24EA"/>
    <w:rsid w:val="008F6B9A"/>
    <w:rsid w:val="009221DE"/>
    <w:rsid w:val="00932AC9"/>
    <w:rsid w:val="009373AC"/>
    <w:rsid w:val="009679B4"/>
    <w:rsid w:val="009926AE"/>
    <w:rsid w:val="009E6CB7"/>
    <w:rsid w:val="009E7232"/>
    <w:rsid w:val="00A12D0E"/>
    <w:rsid w:val="00A27710"/>
    <w:rsid w:val="00A36517"/>
    <w:rsid w:val="00A76D10"/>
    <w:rsid w:val="00A85442"/>
    <w:rsid w:val="00AF19F0"/>
    <w:rsid w:val="00B15F35"/>
    <w:rsid w:val="00B3100A"/>
    <w:rsid w:val="00B41DEE"/>
    <w:rsid w:val="00B423C7"/>
    <w:rsid w:val="00B9613A"/>
    <w:rsid w:val="00BA6F4E"/>
    <w:rsid w:val="00BD1ED1"/>
    <w:rsid w:val="00BD5C25"/>
    <w:rsid w:val="00BE4CA1"/>
    <w:rsid w:val="00C216F2"/>
    <w:rsid w:val="00C50638"/>
    <w:rsid w:val="00C54E4A"/>
    <w:rsid w:val="00C8160C"/>
    <w:rsid w:val="00C95B8C"/>
    <w:rsid w:val="00CA68CA"/>
    <w:rsid w:val="00CF2CBF"/>
    <w:rsid w:val="00D35FF2"/>
    <w:rsid w:val="00D406AB"/>
    <w:rsid w:val="00D75EAF"/>
    <w:rsid w:val="00DD56EA"/>
    <w:rsid w:val="00E41AEC"/>
    <w:rsid w:val="00E473C4"/>
    <w:rsid w:val="00E93DDA"/>
    <w:rsid w:val="00EA352E"/>
    <w:rsid w:val="00F31579"/>
    <w:rsid w:val="00F60CAF"/>
    <w:rsid w:val="00F97B41"/>
    <w:rsid w:val="00FA729F"/>
    <w:rsid w:val="00FD4EED"/>
    <w:rsid w:val="00FF3A4F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89AF7-0E3F-4D02-ACF0-649902E2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37</cp:revision>
  <cp:lastPrinted>2013-03-01T03:26:00Z</cp:lastPrinted>
  <dcterms:created xsi:type="dcterms:W3CDTF">2016-02-11T02:30:00Z</dcterms:created>
  <dcterms:modified xsi:type="dcterms:W3CDTF">2018-02-01T07:24:00Z</dcterms:modified>
</cp:coreProperties>
</file>